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E3" w:rsidRPr="006D5B81" w:rsidRDefault="00075AE3" w:rsidP="006E1FED">
      <w:pPr>
        <w:pStyle w:val="NoSpacing"/>
        <w:jc w:val="center"/>
        <w:rPr>
          <w:rFonts w:ascii="Times New Roman Tj" w:hAnsi="Times New Roman Tj" w:cs="Times New Roman Tj"/>
          <w:color w:val="000000"/>
          <w:sz w:val="20"/>
          <w:szCs w:val="20"/>
        </w:rPr>
      </w:pPr>
      <w:r w:rsidRPr="006D5B81">
        <w:rPr>
          <w:rFonts w:ascii="Times New Roman Tj" w:hAnsi="Times New Roman Tj" w:cs="Times New Roman Tj"/>
          <w:b/>
          <w:color w:val="000000"/>
          <w:sz w:val="20"/>
          <w:szCs w:val="20"/>
          <w:lang w:val="ru-RU"/>
        </w:rPr>
        <w:t>Саволномаи тест</w:t>
      </w:r>
      <w:r w:rsidRPr="006D5B81">
        <w:rPr>
          <w:rFonts w:ascii="Times New Roman" w:hAnsi="Times New Roman"/>
          <w:b/>
          <w:color w:val="000000"/>
          <w:sz w:val="20"/>
          <w:szCs w:val="20"/>
          <w:lang w:val="ru-RU"/>
        </w:rPr>
        <w:t>ӣ</w:t>
      </w:r>
      <w:r w:rsidRPr="006D5B81">
        <w:rPr>
          <w:rFonts w:ascii="Times New Roman Tj" w:hAnsi="Times New Roman Tj" w:cs="Times New Roman Tj"/>
          <w:b/>
          <w:color w:val="000000"/>
          <w:sz w:val="20"/>
          <w:szCs w:val="20"/>
          <w:lang w:val="ru-RU"/>
        </w:rPr>
        <w:t xml:space="preserve"> аз фанни Кори и</w:t>
      </w:r>
      <w:r w:rsidRPr="006D5B81">
        <w:rPr>
          <w:rFonts w:ascii="Times New Roman" w:hAnsi="Times New Roman"/>
          <w:b/>
          <w:color w:val="000000"/>
          <w:sz w:val="20"/>
          <w:szCs w:val="20"/>
          <w:lang w:val="ru-RU"/>
        </w:rPr>
        <w:t>ҷ</w:t>
      </w:r>
      <w:r w:rsidRPr="006D5B81">
        <w:rPr>
          <w:rFonts w:ascii="Times New Roman Tj" w:hAnsi="Times New Roman Tj" w:cs="Times New Roman Tj"/>
          <w:b/>
          <w:color w:val="000000"/>
          <w:sz w:val="20"/>
          <w:szCs w:val="20"/>
          <w:lang w:val="ru-RU"/>
        </w:rPr>
        <w:t>тимо</w:t>
      </w:r>
      <w:r w:rsidRPr="006D5B81">
        <w:rPr>
          <w:rFonts w:ascii="Times New Roman" w:hAnsi="Times New Roman"/>
          <w:b/>
          <w:color w:val="000000"/>
          <w:sz w:val="20"/>
          <w:szCs w:val="20"/>
          <w:lang w:val="ru-RU"/>
        </w:rPr>
        <w:t>ӣ</w:t>
      </w:r>
      <w:r w:rsidRPr="006D5B81">
        <w:rPr>
          <w:rFonts w:ascii="Times New Roman Tj" w:hAnsi="Times New Roman Tj" w:cs="Times New Roman Tj"/>
          <w:b/>
          <w:color w:val="000000"/>
          <w:sz w:val="20"/>
          <w:szCs w:val="20"/>
          <w:lang w:val="ru-RU"/>
        </w:rPr>
        <w:t xml:space="preserve"> дар со</w:t>
      </w:r>
      <w:r w:rsidRPr="006D5B81">
        <w:rPr>
          <w:rFonts w:ascii="Times New Roman" w:hAnsi="Times New Roman"/>
          <w:b/>
          <w:color w:val="000000"/>
          <w:sz w:val="20"/>
          <w:szCs w:val="20"/>
          <w:lang w:val="ru-RU"/>
        </w:rPr>
        <w:t>ҳ</w:t>
      </w:r>
      <w:r w:rsidRPr="006D5B81">
        <w:rPr>
          <w:rFonts w:ascii="Times New Roman Tj" w:hAnsi="Times New Roman Tj" w:cs="Times New Roman Tj"/>
          <w:b/>
          <w:color w:val="000000"/>
          <w:sz w:val="20"/>
          <w:szCs w:val="20"/>
          <w:lang w:val="ru-RU"/>
        </w:rPr>
        <w:t>аи маориф барои курс</w:t>
      </w:r>
      <w:r w:rsidRPr="006D5B81">
        <w:rPr>
          <w:rFonts w:ascii="Times New Roman" w:hAnsi="Times New Roman"/>
          <w:b/>
          <w:color w:val="000000"/>
          <w:sz w:val="20"/>
          <w:szCs w:val="20"/>
          <w:lang w:val="ru-RU"/>
        </w:rPr>
        <w:t>ҳ</w:t>
      </w:r>
      <w:r w:rsidRPr="006D5B81">
        <w:rPr>
          <w:rFonts w:ascii="Times New Roman Tj" w:hAnsi="Times New Roman Tj" w:cs="Times New Roman Tj"/>
          <w:b/>
          <w:color w:val="000000"/>
          <w:sz w:val="20"/>
          <w:szCs w:val="20"/>
          <w:lang w:val="ru-RU"/>
        </w:rPr>
        <w:t>ои сеюми шуъбаи р</w:t>
      </w:r>
      <w:r w:rsidRPr="006D5B81">
        <w:rPr>
          <w:rFonts w:ascii="Times New Roman" w:hAnsi="Times New Roman"/>
          <w:b/>
          <w:color w:val="000000"/>
          <w:sz w:val="20"/>
          <w:szCs w:val="20"/>
        </w:rPr>
        <w:t>ӯ</w:t>
      </w:r>
      <w:r w:rsidRPr="006D5B81">
        <w:rPr>
          <w:rFonts w:ascii="Times New Roman Tj" w:hAnsi="Times New Roman Tj" w:cs="Times New Roman Tj"/>
          <w:b/>
          <w:color w:val="000000"/>
          <w:sz w:val="20"/>
          <w:szCs w:val="20"/>
        </w:rPr>
        <w:t>зо</w:t>
      </w:r>
      <w:r w:rsidRPr="006D5B81">
        <w:rPr>
          <w:rFonts w:ascii="Times New Roman Tj" w:hAnsi="Times New Roman Tj" w:cs="Times New Roman Tj"/>
          <w:b/>
          <w:color w:val="000000"/>
          <w:sz w:val="20"/>
          <w:szCs w:val="20"/>
          <w:lang w:val="ru-RU"/>
        </w:rPr>
        <w:t>на. н.и.с. Гулов Р.Б</w:t>
      </w:r>
    </w:p>
    <w:p w:rsidR="00075AE3" w:rsidRPr="006D5B81" w:rsidRDefault="00075AE3" w:rsidP="006252B5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@1. Вазорати маориф ва илм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оди и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тимо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 аст ё ташкилоти и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тимо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$A) ташкилот;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$B)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од;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$C) 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ам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од ва 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ам ташкилот;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$D) не;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$E) шояд;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@2. Маориф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оди и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тимо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 аст ё ташкили и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тимо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$A) ташкилот;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$B)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од;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$C) 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ам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од ва 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ам ташкилот; 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$D) не; 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$E) шояд;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@3.Раванди бомароми таълиму тарбияро ба манфиати шахс, 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амъият ва давлат, ки дар он со</w:t>
      </w:r>
      <w:r w:rsidRPr="00ED3ABB">
        <w:rPr>
          <w:rFonts w:ascii="Times New Roman" w:hAnsi="Times New Roman"/>
          <w:sz w:val="20"/>
          <w:szCs w:val="20"/>
          <w:lang w:val="tg-Cyrl-TJ"/>
        </w:rPr>
        <w:t>ҳ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иби меъёри муайяни та</w:t>
      </w:r>
      <w:r w:rsidRPr="00ED3ABB">
        <w:rPr>
          <w:rFonts w:ascii="Times New Roman" w:hAnsi="Times New Roman"/>
          <w:sz w:val="20"/>
          <w:szCs w:val="20"/>
          <w:lang w:val="tg-Cyrl-TJ"/>
        </w:rPr>
        <w:t>ҳ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силот гардидани ша</w:t>
      </w:r>
      <w:r w:rsidRPr="00ED3ABB">
        <w:rPr>
          <w:rFonts w:ascii="Times New Roman" w:hAnsi="Times New Roman"/>
          <w:sz w:val="20"/>
          <w:szCs w:val="20"/>
          <w:lang w:val="tg-Cyrl-TJ"/>
        </w:rPr>
        <w:t>ҳ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рвандро давлат муайян кардааст,ба таври дигар ч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 номидан мумкин аст?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$A) маориф;  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$B) илм;  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$C) тандуруст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;  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$D) фар</w:t>
      </w:r>
      <w:r w:rsidRPr="00ED3ABB">
        <w:rPr>
          <w:rFonts w:ascii="Times New Roman" w:hAnsi="Times New Roman"/>
          <w:sz w:val="20"/>
          <w:szCs w:val="20"/>
          <w:lang w:val="tg-Cyrl-TJ"/>
        </w:rPr>
        <w:t>ҳ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анг;  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$E) варзиш;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@4. Тартиби ташкили таълим, та</w:t>
      </w:r>
      <w:r w:rsidRPr="00ED3ABB">
        <w:rPr>
          <w:rFonts w:ascii="Times New Roman" w:hAnsi="Times New Roman"/>
          <w:sz w:val="20"/>
          <w:szCs w:val="20"/>
          <w:lang w:val="tg-Cyrl-TJ"/>
        </w:rPr>
        <w:t>ҳ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силоти р</w:t>
      </w:r>
      <w:r>
        <w:rPr>
          <w:rFonts w:ascii="Times New Roman" w:hAnsi="Times New Roman"/>
          <w:sz w:val="20"/>
          <w:szCs w:val="20"/>
          <w:lang w:val="tg-Cyrl-TJ"/>
        </w:rPr>
        <w:t>ӯ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зона, шабона, ѓоибона, оилав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, фосилав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 ва экстернатро ба таври дигар ч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 номидан мумкинаст?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$A) шакли та</w:t>
      </w:r>
      <w:r w:rsidRPr="00ED3ABB">
        <w:rPr>
          <w:rFonts w:ascii="Times New Roman" w:hAnsi="Times New Roman"/>
          <w:sz w:val="20"/>
          <w:szCs w:val="20"/>
          <w:lang w:val="tg-Cyrl-TJ"/>
        </w:rPr>
        <w:t>ҳ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сил;  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>$B) нати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аи таълим; </w:t>
      </w:r>
    </w:p>
    <w:p w:rsidR="00075AE3" w:rsidRPr="00ED3ABB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$C) </w:t>
      </w:r>
      <w:r w:rsidRPr="00ED3ABB">
        <w:rPr>
          <w:rFonts w:ascii="Times New Roman" w:hAnsi="Times New Roman"/>
          <w:sz w:val="20"/>
          <w:szCs w:val="20"/>
          <w:lang w:val="tg-Cyrl-TJ"/>
        </w:rPr>
        <w:t>ҷ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араёни таълим;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шакли истиро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шакли табобат;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@5.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маориф» бори аввал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1993;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1994;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1995;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1996;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1997;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@6.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маориф»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имояи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тимоии субъект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раванди таълиму тарбия муайян карда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 дар моддаи 39;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бояд;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@7. Оё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икистон «Дар бораи маориф» моддаи ало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ида ба э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сонкор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бахшида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 дар моддаи 51;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не;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шояд;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бояд;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намедонам;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@8.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ои корие, ки раванди таълимро ба 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мемонад, як ё якчанд барнома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таълимиро амал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мегардонад ва тарбияи хонандагон, тарбиятгаронро таъмин мекунад,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муассисаи таълим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муассисаи табобат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табобатго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осоишго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интернат;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@9. Шахс тавассути барномаи махсуси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 аз муассисаи таълимии дар масофаи дур во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еъгашта бо 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 мукотиба, восита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аудио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бино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малака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компютер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таълим мегирад. Ин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намуди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муттасил;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ѓоибона;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рузона;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шабона;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@10.Имконоти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 ва баланд бардоштани ихтисос дар давоми тамоми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аёти инсон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муттасил;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ѓоибона;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рузона;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шабона;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@11.Ма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орати кор кардан бо маълумот, дарки иттилооти маводи   чопи    адабиёти илм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инчунин 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орати малакаи навиштан барои дониш ом</w:t>
      </w:r>
      <w:r>
        <w:rPr>
          <w:rFonts w:ascii="Times New Roman" w:hAnsi="Times New Roman"/>
          <w:sz w:val="20"/>
          <w:szCs w:val="20"/>
        </w:rPr>
        <w:t>ӯ</w:t>
      </w:r>
      <w:r w:rsidRPr="006D5B81">
        <w:rPr>
          <w:rFonts w:ascii="Times New Roman Tj" w:hAnsi="Times New Roman Tj" w:cs="Times New Roman Tj"/>
          <w:sz w:val="20"/>
          <w:szCs w:val="20"/>
        </w:rPr>
        <w:t>хтан аз матни шифо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ию хатт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ба таври дигар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савод;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дониш;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илм;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истеъдод;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обилият;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@12. Машѓулияти ом</w:t>
      </w:r>
      <w:r>
        <w:rPr>
          <w:rFonts w:ascii="Times New Roman" w:hAnsi="Times New Roman"/>
          <w:sz w:val="20"/>
          <w:szCs w:val="20"/>
        </w:rPr>
        <w:t>ӯ</w:t>
      </w:r>
      <w:r w:rsidRPr="006D5B81">
        <w:rPr>
          <w:rFonts w:ascii="Times New Roman Tj" w:hAnsi="Times New Roman Tj" w:cs="Times New Roman Tj"/>
          <w:sz w:val="20"/>
          <w:szCs w:val="20"/>
        </w:rPr>
        <w:t>згор бо хонандаи (дониш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уён) мушаххас бо истифодаи усул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фаъоли таълим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машѓулият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$A) инфирод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ѓоибона;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рузона;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шабона;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гур</w:t>
      </w:r>
      <w:bookmarkStart w:id="0" w:name="_GoBack"/>
      <w:r>
        <w:rPr>
          <w:rFonts w:ascii="Times New Roman" w:hAnsi="Times New Roman"/>
          <w:sz w:val="20"/>
          <w:szCs w:val="20"/>
        </w:rPr>
        <w:t>ӯ</w:t>
      </w:r>
      <w:bookmarkEnd w:id="0"/>
      <w:r>
        <w:rPr>
          <w:rFonts w:ascii="Times New Roman" w:hAnsi="Times New Roman"/>
          <w:sz w:val="20"/>
          <w:szCs w:val="20"/>
        </w:rPr>
        <w:t>ҳӣ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@13. Шахсе, ки ба хонандагон ва ё дониш</w:t>
      </w:r>
      <w:r>
        <w:rPr>
          <w:rFonts w:ascii="Times New Roman" w:hAnsi="Times New Roman"/>
          <w:sz w:val="20"/>
          <w:szCs w:val="20"/>
        </w:rPr>
        <w:t>ҷӯ</w:t>
      </w:r>
      <w:r w:rsidRPr="006D5B81">
        <w:rPr>
          <w:rFonts w:ascii="Times New Roman Tj" w:hAnsi="Times New Roman Tj" w:cs="Times New Roman Tj"/>
          <w:sz w:val="20"/>
          <w:szCs w:val="20"/>
        </w:rPr>
        <w:t>ён ба таври инфирод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берун азва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ти кор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дар мактаб (донишго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) таълим меди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ад, кист?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омузгори инфирод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омузгори даъватшуда;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омузгори беруна;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омузгори шинос;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омузгори бегона;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@14.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араёни му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аррар намудани мутоби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ати мазмун, дара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а ва сифати тайёрии хатмкунандагони муассиса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таълим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ба талаботи стандарт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давлатии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аттестатсия;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озмун;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озмоиш;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арзёб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мушо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ида;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@15. Тартиби супоридани имти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 аз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ониби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рванде, ки барномаи марбутаи таълимро муста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илона аз бар кардааст чи ном дорад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экстернат;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интернат;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чемпионат;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банкомат;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военкомат;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@16.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араёни муайян кардани баробарарзишии (эквиваленти)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ҷҷ</w:t>
      </w:r>
      <w:r w:rsidRPr="006D5B81">
        <w:rPr>
          <w:rFonts w:ascii="Times New Roman Tj" w:hAnsi="Times New Roman Tj" w:cs="Times New Roman Tj"/>
          <w:sz w:val="20"/>
          <w:szCs w:val="20"/>
        </w:rPr>
        <w:t>ат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рвандоне, ки дар давлат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хори</w:t>
      </w:r>
      <w:r>
        <w:rPr>
          <w:rFonts w:ascii="Times New Roman" w:hAnsi="Times New Roman"/>
          <w:sz w:val="20"/>
          <w:szCs w:val="20"/>
        </w:rPr>
        <w:t>ҷӣ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ташкилот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байналмиллал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 кардаанд,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6252B5">
      <w:pPr>
        <w:spacing w:after="0"/>
        <w:ind w:left="-360" w:hanging="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    $A) нострификатсия;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фалсификатсия;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документатсия;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реализатсия;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$E)оператсия;</w:t>
      </w:r>
    </w:p>
    <w:p w:rsidR="00075AE3" w:rsidRPr="006D5B81" w:rsidRDefault="00075AE3" w:rsidP="006252B5">
      <w:pPr>
        <w:spacing w:after="0"/>
        <w:ind w:hanging="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@17.Шахсе, ки ба тарбияву таълими хонандагон (дониш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уён) дар асоси касб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машѓул аст, аз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умла  шахси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хизматрасон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,ки ба раванди таълим ворид мешавад, кист?</w:t>
      </w:r>
    </w:p>
    <w:p w:rsidR="00075AE3" w:rsidRPr="006D5B81" w:rsidRDefault="00075AE3" w:rsidP="006252B5">
      <w:pPr>
        <w:spacing w:after="0"/>
        <w:ind w:left="-284" w:hanging="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   $A) корманди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омузгор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284" w:hanging="76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корманди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аи тиб; </w:t>
      </w:r>
    </w:p>
    <w:p w:rsidR="00075AE3" w:rsidRPr="006D5B81" w:rsidRDefault="00075AE3" w:rsidP="006252B5">
      <w:pPr>
        <w:spacing w:after="0"/>
        <w:ind w:left="-284" w:hanging="76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корманди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и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тисод; </w:t>
      </w:r>
    </w:p>
    <w:p w:rsidR="00075AE3" w:rsidRPr="006D5B81" w:rsidRDefault="00075AE3" w:rsidP="006252B5">
      <w:pPr>
        <w:spacing w:after="0"/>
        <w:ind w:left="-284" w:hanging="76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корманди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аи геология; </w:t>
      </w:r>
    </w:p>
    <w:p w:rsidR="00075AE3" w:rsidRPr="006D5B81" w:rsidRDefault="00075AE3" w:rsidP="006252B5">
      <w:pPr>
        <w:spacing w:after="0"/>
        <w:ind w:left="-284" w:hanging="76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корманди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аи 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@18.Раванди таълими кудакони дорои э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тиё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оти махсус дар мактаб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умум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силоти фарогир;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инфирод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гуру</w:t>
      </w:r>
      <w:r>
        <w:rPr>
          <w:rFonts w:ascii="Times New Roman" w:hAnsi="Times New Roman"/>
          <w:sz w:val="20"/>
          <w:szCs w:val="20"/>
        </w:rPr>
        <w:t>ҳӣ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силоти мутассил;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@19.Консепсияи миллии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фарогир барои кудакони имконияташон 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дуд  дар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2011;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2012;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2013;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2014;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2015;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@20.Аз тарафи кадом ма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омоти давлат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Консепсияи илмии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фарогир тасди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укумати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.Т;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вазорати маориф ва илм;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вазорати тандурусти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ифзи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тимоии 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вазорати адлия;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вазорати молия;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@21.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масъулияти падару модар дар тарбияи фарзанд»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2011;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2012;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2013;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2014;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2015;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@22.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икистон «Дар бораи адабиёти таълим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2014;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2015;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2016;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1992;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1993;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@23.Киро   калонсол   хисоб    кардан   мумкин   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$А)Шахс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 аз  60-сола   болоро;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$В) шахс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 нафа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ахурро;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$С)шахси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 маъюбро;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шахси  бекорро;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$Е)шахси   ришдорро;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@24.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ифзи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ои кудак»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2015;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2016;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1993;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1992;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1994;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@25.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икистон «Дар бораи  пешгирии  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дар оила»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2013;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2014;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2015;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2016;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1991;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@26. Кирдори зидди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ии касдонаи дорои хусусият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исмон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ру</w:t>
      </w:r>
      <w:r>
        <w:rPr>
          <w:rFonts w:ascii="Times New Roman" w:hAnsi="Times New Roman"/>
          <w:sz w:val="20"/>
          <w:szCs w:val="20"/>
        </w:rPr>
        <w:t>ҳӣ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 ,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вон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и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тисод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ки дар доираи муносибат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оилав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аз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ониби як узви оила нисбат ба дигар узви оила содир шудааст, ба таври дигар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зуровари дар оила;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зуровари дар корхона;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зуровари дар хобго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зуровари дар хори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зуровари дар хонаи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амсоя;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@27. Оё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.Т «Дар бораи пешгирии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дар оила» ваколат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маориф оид ба пешгирии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дар оила муайян шудаанд?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а,дар моддаи 12;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не;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бояд;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шояд;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намедонам;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@28. Зуроварии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исмон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ру</w:t>
      </w:r>
      <w:r>
        <w:rPr>
          <w:rFonts w:ascii="Times New Roman" w:hAnsi="Times New Roman"/>
          <w:sz w:val="20"/>
          <w:szCs w:val="20"/>
        </w:rPr>
        <w:t>ҳӣ</w:t>
      </w:r>
      <w:r w:rsidRPr="006D5B81">
        <w:rPr>
          <w:rFonts w:ascii="Times New Roman Tj" w:hAnsi="Times New Roman Tj" w:cs="Times New Roman Tj"/>
          <w:sz w:val="20"/>
          <w:szCs w:val="20"/>
        </w:rPr>
        <w:t>,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вон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и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тисодиро ба таври умум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мегуянд?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намуд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шакл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ои зуровари;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равия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хел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ми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@29. Консепсияи миллии тарбия дар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.Т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2006;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2007;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2008;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2009;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2010;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@30. Дар Консепсияи миллии тарбия чанд намуди тарбия номбар ва шар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дода шудаанд?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18;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19;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20;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21;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22;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@31. Дар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маориф кормандони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кор карда метавонанд?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$D) бояд;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@32. Дар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маориф педагоги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кор карда метавонад?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бояд;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@33. .Химояи истиклолияти давлати Точикистон,бунёд ва тахкими чомеаи демократи ,эхеи хусусиятхои милли ,ба давлати мутараккии чахон табдил додани Точикистон.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@34.Ифтихор аз миллати хеш ,эхтиром ва гироми доштани таърих ва мероси фарханги ниёгон , урфу одат ва анъанахои милли , пайвастани таърихи гузашта ба вокеъияти имрузаи миллат.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     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@35.Шахрванд бояд мутааллики миллат , давлати сохибистиклол,сохиби ватан ва хукуку озодихо будани худро дарк кунад ва онхоро эхтиром намояд.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6252B5">
      <w:pPr>
        <w:tabs>
          <w:tab w:val="left" w:pos="6690"/>
        </w:tabs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@36. Дуст доштани диёр , макон ,кишвар,ватан,садокатманди ба ватан ,хифзи амният ва ободии ватани худ.</w:t>
      </w:r>
      <w:r w:rsidRPr="006D5B81">
        <w:rPr>
          <w:rFonts w:ascii="Times New Roman Tj" w:hAnsi="Times New Roman Tj" w:cs="Times New Roman Tj"/>
          <w:sz w:val="20"/>
          <w:szCs w:val="20"/>
        </w:rPr>
        <w:tab/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6B40FB">
      <w:pPr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6B40FB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6B40FB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6B40FB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6B40FB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@37. Тарбияи сифатхои нексиришти, росткавли, халолкори, адолатпарвари, саховатманди, хисси масъулияшиноси ,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6B40FB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6B40FB">
      <w:pPr>
        <w:spacing w:after="0"/>
        <w:ind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6B40FB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6B40FB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6B40FB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@38.Огох будан аз илму фарханг,сиёсату хукук,доштани доираи лозимии донишу малакахо,шахси бофархангу бомаърифат будан .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гумнисти;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 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@39. Дарки хукуку озодихо ва вазифахои шахрвандон дар назди давлат ,чомеа ва оила ,риояи хукук .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гумнисти;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@40.Дар шахрванд ба вучуд овардани эхсоси дуст доштан ,эхтиром кардан ва рахму шавкат нисбат ба шахси дигар новобаста ба нажод , миллат , дин ,махали зист ,чинсият ,маълумоти у .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гуманисти;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@41. Зухуроти эхсос намудани зебои ,дарки хусусияти аксхо ,мусавварахо ,хайкалу мучассамахо, асархои бадеи , накшу нигор ,иншоотхо , асархои сахнави , суруду мусики , сару либос , ёдгорихои таърихию фарханги.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гуманисти 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@42. Кору касбро дуст доштан ошнои ва мушохида ба намудхои зиёди шугл, интихоби бошууронаи касби бехтарин .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гуманисти;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@43.Дарки хусусиятхои рушди иктисодиёти давлат , чомеа , оила , роххои ба даст овардани фоида ва маблаг ,бартараф намудани омилхои пешравии иктисодиёт , сарфакор будан .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@44.Химояи мухити зист ва биосфера , тоза нигох доштани гирду атроф , барои насли оянда боки мондани обу хавои тозаву табиати шукуфон .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@45. Иштироки фаъолона доштан дар хаёти сиёсии чомеа , узви хизби сиёси ё иттиходияи чамъияти будан , фарханги сиёси доштан .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@46. Чисман бокуввату солим будан , дар чорабинихои варзиши ва машгулиятхои чисмони фаъолона иштирок намудан .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@47. Ба хама зухурот аз назари танкид нигох кардан, ба хатогихо рох надодан , аз тачрибаву амалхои худ ва дигарон хулосахои дуруст баровардан.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@48.Акидахои  дигаронро эхтиром намудан, бо хам сухбат ва мунаккиди худ токатпазир будан ,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тахаммул;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масъулиятшиноси;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хаёти солим;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аклони;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маънави;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@49. Вазифахо ва ухдадорихои худро дар мактаб , оила , чойи кор , махали зист дар сатхи баланди сифати ва касби ичро намудан,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тахаммул;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масъулиятшиноси;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хаёти солим;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аклони;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маънави;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@50. Канорагири аз истифодаи хар гуна маводхо ва корхои ба саломатии худ ва дигарон зараровар , солим нигох доштани бадан , сайру гашт дар табиат ва богхои фарогативу истирохати .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тахаммул;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масъулиятшиноси;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хаёти солим;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аклони;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маънави;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@51. Вазорати маориф ва илм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оди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аст ё ташкилоти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од; </w:t>
      </w:r>
    </w:p>
    <w:p w:rsidR="00075AE3" w:rsidRPr="006D5B81" w:rsidRDefault="00075AE3" w:rsidP="00BE6E4B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ташкилот;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ам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ам ташкилот;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не; 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шояд;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@52. Маориф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оди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аст ё ташкили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ташкилот;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ам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ам ташкилот;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не;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шояд;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@53.Раванди бомароми таълиму тарбияро ба манфиати шахс,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амъият ва давлат, ки дар он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иби меъёри муайяни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гардидани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рвандро давлат муайян кардааст,ба таври дигар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номидан мумкин 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маориф;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илм;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тандуруст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фар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анг;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варзиш;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@54.Тартиби ташкили таълим,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р</w:t>
      </w:r>
      <w:r>
        <w:rPr>
          <w:rFonts w:ascii="Times New Roman" w:hAnsi="Times New Roman"/>
          <w:sz w:val="20"/>
          <w:szCs w:val="20"/>
        </w:rPr>
        <w:t>ӯ</w:t>
      </w:r>
      <w:r w:rsidRPr="006D5B81">
        <w:rPr>
          <w:rFonts w:ascii="Times New Roman Tj" w:hAnsi="Times New Roman Tj" w:cs="Times New Roman Tj"/>
          <w:sz w:val="20"/>
          <w:szCs w:val="20"/>
        </w:rPr>
        <w:t>зона, шабона, ѓоибона, оилав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экстернатро ба таври дигар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номидан мумкинаст?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шакли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нати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аи таълим;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араёни таълим;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шакли истиро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ат 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шакли табобат;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@55.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маориф» бори аввал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1993;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1994;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1995;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1996;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1997;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@56.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маориф»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имояи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тимоии субъект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раванди таълиму тарбия муайян карда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 дар моддаи 39;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бояд;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@57.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Оё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икистон «Дар бораи маориф» моддаи ало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ида ба э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снкор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бахшида шудааст?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 дар моддаи 51;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не;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шояд;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бояд;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намедонам;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@58.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ое ки раванди таълимро ба 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мемонад, як ё якчанд барнома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таълимиро амал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мегардонад ва тарбияи хонандагон, тарбиятгаронро таъмин мекунад,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муассисаи таълим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муассисаи табобат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табобатго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осоишго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интернат;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@59. Шахс тавассути барномаи махсуси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 аз муассисаи таълимии дар масофаи дур во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еъгашта бо 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 мукотиба, восита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аудио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бино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малака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компютер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таълим мегирад. Ин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намуди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муттасил;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ѓоибона;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рузона;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шабона;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@60.Имконоти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 ва баланд бардоштани ихтисос дар девони тамоми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аёти инсон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мебошад?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муттасил;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ѓоибона; 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рузона;  </w:t>
      </w:r>
    </w:p>
    <w:p w:rsidR="00075AE3" w:rsidRPr="006D5B81" w:rsidRDefault="00075AE3" w:rsidP="006252B5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шабона;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@61. Вазорати маориф ва илм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оди и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тимо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 аст ё ташкилоти и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тимо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$A) ташкилот;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$B)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од;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$C) 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ам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од ва 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ам ташкилот;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$D) не;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$E) шояд;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@62. Маориф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оди и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тимо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 аст ё ташкилоти и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тимо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$A) ташкилот;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$B)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од;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$C) 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ам ни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од ва 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ам ташкилот;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$D) не;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$E) шояд;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@63.Раванди бомароми таълиму тарбияро ба манфиати шахс, 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амъият ва давлат, ки дар он со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иби меъёри муайяни та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силот гардидани ша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рвандро давлат муайян кардааст,ба таври дигар ч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 номидан мумкин 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$A) маориф;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$B) илм;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$C) тандуруст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$D) фар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анг;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$E) варзиш;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@64. Тартиби ташкили таълим, та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силоти р</w:t>
      </w:r>
      <w:r>
        <w:rPr>
          <w:rFonts w:ascii="Times New Roman" w:hAnsi="Times New Roman"/>
          <w:sz w:val="20"/>
          <w:szCs w:val="20"/>
          <w:lang w:val="tg-Cyrl-TJ"/>
        </w:rPr>
        <w:t>ӯ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зона, шабона, ѓоибона, оилав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, фосилав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 ва экстернатро ба таври дигар ч</w:t>
      </w:r>
      <w:r>
        <w:rPr>
          <w:rFonts w:ascii="Times New Roman" w:hAnsi="Times New Roman"/>
          <w:sz w:val="20"/>
          <w:szCs w:val="20"/>
          <w:lang w:val="tg-Cyrl-TJ"/>
        </w:rPr>
        <w:t>ӣ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 номидан мумкинаст?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$A) шакли та</w:t>
      </w:r>
      <w:r>
        <w:rPr>
          <w:rFonts w:ascii="Times New Roman" w:hAnsi="Times New Roman"/>
          <w:sz w:val="20"/>
          <w:szCs w:val="20"/>
          <w:lang w:val="tg-Cyrl-TJ"/>
        </w:rPr>
        <w:t>ҳ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сил;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$B) нати</w:t>
      </w:r>
      <w:r>
        <w:rPr>
          <w:rFonts w:ascii="Times New Roman" w:hAnsi="Times New Roman"/>
          <w:sz w:val="20"/>
          <w:szCs w:val="20"/>
          <w:lang w:val="tg-Cyrl-TJ"/>
        </w:rPr>
        <w:t>ҷ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 xml:space="preserve">аи таълим; </w:t>
      </w:r>
    </w:p>
    <w:p w:rsidR="00075AE3" w:rsidRPr="00ED3ABB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$C) </w:t>
      </w:r>
      <w:r w:rsidRPr="00ED3ABB">
        <w:rPr>
          <w:rFonts w:ascii="Times New Roman" w:hAnsi="Times New Roman"/>
          <w:sz w:val="20"/>
          <w:szCs w:val="20"/>
          <w:lang w:val="tg-Cyrl-TJ"/>
        </w:rPr>
        <w:t>ҷ</w:t>
      </w:r>
      <w:r w:rsidRPr="00ED3ABB">
        <w:rPr>
          <w:rFonts w:ascii="Times New Roman Tj" w:hAnsi="Times New Roman Tj" w:cs="Times New Roman Tj"/>
          <w:sz w:val="20"/>
          <w:szCs w:val="20"/>
          <w:lang w:val="tg-Cyrl-TJ"/>
        </w:rPr>
        <w:t xml:space="preserve">араёни таълим;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шакли истиро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шакли табобат;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6</w:t>
      </w:r>
      <w:r w:rsidRPr="006D5B81">
        <w:rPr>
          <w:rFonts w:ascii="Times New Roman Tj" w:hAnsi="Times New Roman Tj" w:cs="Times New Roman Tj"/>
          <w:sz w:val="20"/>
          <w:szCs w:val="20"/>
        </w:rPr>
        <w:t>5.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маориф» бори аввал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1993;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1994;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1995;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1996;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1997;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6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6.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маориф»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имояи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тимоии субъект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раванди таълиму тарбия муайян карда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 дар моддаи 39;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бояд;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6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7. Оё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икистон «Дар бораи маориф» моддаи ало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ида ба э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сонкор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бахшида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 дар моддаи 51;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не;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шояд;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бояд;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намедонам;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6</w:t>
      </w:r>
      <w:r w:rsidRPr="006D5B81">
        <w:rPr>
          <w:rFonts w:ascii="Times New Roman Tj" w:hAnsi="Times New Roman Tj" w:cs="Times New Roman Tj"/>
          <w:sz w:val="20"/>
          <w:szCs w:val="20"/>
        </w:rPr>
        <w:t>8.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ои корие, ки раванди таълимро ба 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мемонад, як ё якчанд барнома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таълимиро амал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мегардонад ва тарбияи хонандагон, тарбиятгаронро таъмин мекунад,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муассисаи таълим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муассисаи табобат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табобатго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осоишго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интернат;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6</w:t>
      </w:r>
      <w:r w:rsidRPr="006D5B81">
        <w:rPr>
          <w:rFonts w:ascii="Times New Roman Tj" w:hAnsi="Times New Roman Tj" w:cs="Times New Roman Tj"/>
          <w:sz w:val="20"/>
          <w:szCs w:val="20"/>
        </w:rPr>
        <w:t>9. Шахс тавассути барномаи махсуси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 аз муассисаи таълимии дар масофаи дур во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еъгашта бо 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 мукотиба, восита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аудио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бино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малака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компютер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таълим мегирад. Ин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намуди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муттасил;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ѓоибона;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рузона;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шабона;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@70.Имконоти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 ва баланд бардоштани ихтисос дар давоми тамоми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аёти инсон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муттасил;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ѓоибона;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рузона;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шабона;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@71.Ма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орати кор кардан бо маълумот, дарки иттилооти маводи   чопи    адабиёти илм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инчунин 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орати малакаи навиштан барои дониш ом</w:t>
      </w:r>
      <w:r>
        <w:rPr>
          <w:rFonts w:ascii="Times New Roman" w:hAnsi="Times New Roman"/>
          <w:sz w:val="20"/>
          <w:szCs w:val="20"/>
        </w:rPr>
        <w:t>ӯ</w:t>
      </w:r>
      <w:r w:rsidRPr="006D5B81">
        <w:rPr>
          <w:rFonts w:ascii="Times New Roman Tj" w:hAnsi="Times New Roman Tj" w:cs="Times New Roman Tj"/>
          <w:sz w:val="20"/>
          <w:szCs w:val="20"/>
        </w:rPr>
        <w:t>хтан аз матни шифо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ию хатт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ба таври дигар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савод;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дониш;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илм;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истеъдод;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обилият;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@72. Машѓулияти ом</w:t>
      </w:r>
      <w:r>
        <w:rPr>
          <w:rFonts w:ascii="Times New Roman" w:hAnsi="Times New Roman"/>
          <w:sz w:val="20"/>
          <w:szCs w:val="20"/>
        </w:rPr>
        <w:t>ӯ</w:t>
      </w:r>
      <w:r w:rsidRPr="006D5B81">
        <w:rPr>
          <w:rFonts w:ascii="Times New Roman Tj" w:hAnsi="Times New Roman Tj" w:cs="Times New Roman Tj"/>
          <w:sz w:val="20"/>
          <w:szCs w:val="20"/>
        </w:rPr>
        <w:t>згор бо хонандаи (дониш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уён) мушаххас бо истифодаи усул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фаъоли таълим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машѓулият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$A) инфирод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ѓоибона;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рузона;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шабона;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гур</w:t>
      </w:r>
      <w:r>
        <w:rPr>
          <w:rFonts w:ascii="Times New Roman" w:hAnsi="Times New Roman"/>
          <w:sz w:val="20"/>
          <w:szCs w:val="20"/>
        </w:rPr>
        <w:t>ӯҳӣ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@73. Шахсе, ки ба хонандагон ва ё дониш</w:t>
      </w:r>
      <w:r>
        <w:rPr>
          <w:rFonts w:ascii="Times New Roman" w:hAnsi="Times New Roman"/>
          <w:sz w:val="20"/>
          <w:szCs w:val="20"/>
        </w:rPr>
        <w:t>ҷӯ</w:t>
      </w:r>
      <w:r w:rsidRPr="006D5B81">
        <w:rPr>
          <w:rFonts w:ascii="Times New Roman Tj" w:hAnsi="Times New Roman Tj" w:cs="Times New Roman Tj"/>
          <w:sz w:val="20"/>
          <w:szCs w:val="20"/>
        </w:rPr>
        <w:t>ён ба таври инфирод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берун азва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ти кор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дар мактаб (донишго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) таълим меди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ад, кист?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омузгори инфирод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омузгори даъватшуда;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омузгори беруна;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омузгори шинос;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омузгори бегона;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@74.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араёни му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аррар намудани мутоби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ати мазмун, дара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а ва сифати тайёрии хатмкунандагони муассиса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таълим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ба талаботи стандарт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давлатии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аттестатсия;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озмун;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озмоиш;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арзёб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мушо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ида;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@75. Тартиби супоридани имти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 аз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ониби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рванде, ки барномаи марбутаи таълимро муста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илона аз бар кардааст чи ном дорад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экстернат;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интернат;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чемпионат;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банкомат;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военкомат;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@76.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араёни муайян кардани баробарарзишии (эквиваленти)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ҷҷ</w:t>
      </w:r>
      <w:r w:rsidRPr="006D5B81">
        <w:rPr>
          <w:rFonts w:ascii="Times New Roman Tj" w:hAnsi="Times New Roman Tj" w:cs="Times New Roman Tj"/>
          <w:sz w:val="20"/>
          <w:szCs w:val="20"/>
        </w:rPr>
        <w:t>ат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рвандоне, ки дар давлат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хори</w:t>
      </w:r>
      <w:r>
        <w:rPr>
          <w:rFonts w:ascii="Times New Roman" w:hAnsi="Times New Roman"/>
          <w:sz w:val="20"/>
          <w:szCs w:val="20"/>
        </w:rPr>
        <w:t>ҷӣ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ташкилот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байналмиллал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 кардаанд,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E056A9">
      <w:pPr>
        <w:spacing w:after="0"/>
        <w:ind w:left="-360" w:hanging="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    $A) нострификатсия;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фалсификатсия;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документатсия;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реализатсия;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$E)оператсия;</w:t>
      </w:r>
    </w:p>
    <w:p w:rsidR="00075AE3" w:rsidRPr="006D5B81" w:rsidRDefault="00075AE3" w:rsidP="00E056A9">
      <w:pPr>
        <w:spacing w:after="0"/>
        <w:ind w:hanging="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@77.Шахсе, ки ба тарбияву таълими хонандагон (дониш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уён) дар асоси касб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машѓул аст, аз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умла  шахси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хизматрасон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,ки ба раванди таълим ворид мешавад, кист?</w:t>
      </w:r>
    </w:p>
    <w:p w:rsidR="00075AE3" w:rsidRPr="006D5B81" w:rsidRDefault="00075AE3" w:rsidP="00E056A9">
      <w:pPr>
        <w:spacing w:after="0"/>
        <w:ind w:left="-284" w:hanging="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   $A) корманди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омузгор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284" w:hanging="76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корманди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аи тиб; </w:t>
      </w:r>
    </w:p>
    <w:p w:rsidR="00075AE3" w:rsidRPr="006D5B81" w:rsidRDefault="00075AE3" w:rsidP="00E056A9">
      <w:pPr>
        <w:spacing w:after="0"/>
        <w:ind w:left="-284" w:hanging="76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корманди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и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тисод; </w:t>
      </w:r>
    </w:p>
    <w:p w:rsidR="00075AE3" w:rsidRPr="006D5B81" w:rsidRDefault="00075AE3" w:rsidP="00E056A9">
      <w:pPr>
        <w:spacing w:after="0"/>
        <w:ind w:left="-284" w:hanging="76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корманди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аи геология; </w:t>
      </w:r>
    </w:p>
    <w:p w:rsidR="00075AE3" w:rsidRPr="006D5B81" w:rsidRDefault="00075AE3" w:rsidP="00E056A9">
      <w:pPr>
        <w:spacing w:after="0"/>
        <w:ind w:left="-284" w:hanging="76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корманди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аи 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@78.Раванди таълими кудакони дорои э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тиё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оти махсус дар мактаб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умум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силоти фарогир;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инфирод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гуру</w:t>
      </w:r>
      <w:r>
        <w:rPr>
          <w:rFonts w:ascii="Times New Roman" w:hAnsi="Times New Roman"/>
          <w:sz w:val="20"/>
          <w:szCs w:val="20"/>
        </w:rPr>
        <w:t>ҳӣ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силоти мутассил;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@79.Консепсияи миллии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фарогир барои кудакони имконияташон 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дуд  дар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2011;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2012;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2013;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2014;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2015;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@80.Аз тарафи кадом ма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омоти давлат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Консепсияи илмии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фарогир тасди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укумати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.Т;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вазорати маориф ва илм;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вазорати тандурусти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ифзи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тимоии 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вазорати адлия;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вазорати молия;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@81.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масъулияти падару модар дар тарбияи фарзанд»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2011;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2012;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2013;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2014;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2015;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@82.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икистон «Дар бораи адабиёти таълим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2014;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2015;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2016;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1992;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1993;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@83.Киро   калонсол   хисоб    кардан   мумкин   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$А)Шахс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 аз  60-сола   болоро;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$В) шахс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 нафа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ахурро;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$С)шахси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 маъюбро;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шахси  бекорро;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$Е)шахси   ришдорро;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@84.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ифзи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ои кудак»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2015;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2016;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1993;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1992;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1994;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@85.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икистон «Дар бораи  пешгирии  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дар оила»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2013;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2014;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2015;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2016;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1991;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@86. Кирдори зидди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ии касдонаи дорои хусусият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исмон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ру</w:t>
      </w:r>
      <w:r>
        <w:rPr>
          <w:rFonts w:ascii="Times New Roman" w:hAnsi="Times New Roman"/>
          <w:sz w:val="20"/>
          <w:szCs w:val="20"/>
        </w:rPr>
        <w:t>ҳӣ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 ,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вон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и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тисод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ки дар доираи муносибат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оилав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аз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ониби як узви оила нисбат ба дигар узви оила содир шудааст, ба таври дигар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зуровари дар оила;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зуровари дар корхона;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зуровари дар хобго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зуровари дар хори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зуровари дар хонаи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амсоя;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@87. Оё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.Т «Дар бораи пешгирии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дар оила» ваколат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маориф оид ба пешгирии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дар оила муайян шудаанд?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а,дар моддаи 12;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не;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бояд;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шояд;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намедонам;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@88. Зуроварии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исмон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ру</w:t>
      </w:r>
      <w:r>
        <w:rPr>
          <w:rFonts w:ascii="Times New Roman" w:hAnsi="Times New Roman"/>
          <w:sz w:val="20"/>
          <w:szCs w:val="20"/>
        </w:rPr>
        <w:t>ҳӣ</w:t>
      </w:r>
      <w:r w:rsidRPr="006D5B81">
        <w:rPr>
          <w:rFonts w:ascii="Times New Roman Tj" w:hAnsi="Times New Roman Tj" w:cs="Times New Roman Tj"/>
          <w:sz w:val="20"/>
          <w:szCs w:val="20"/>
        </w:rPr>
        <w:t>,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вон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и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тисодиро ба таври умум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мегуянд?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намуд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шакл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ои зуровари;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равия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хел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ми зуровар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@89. Консепсияи миллии тарбия дар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.Т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2006;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2007;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2008;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2009;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2010;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@90. Дар Консепсияи миллии тарбия чанд намуди тарбия номбар ва шар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дода шудаанд?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18;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19;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20;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21;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22;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@91. Дар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маориф кормандони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кор карда метавонанд?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$D) бояд;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@92. Дар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маориф педагоги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кор карда метавонад?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бояд;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@93. .Химояи истиклолияти давлати Точикистон,бунёд ва тахкими чомеаи демократи ,эхеи хусусиятхои милли ,ба давлати мутараккии чахон табдил додани Точикистон.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@94.Ифтихор аз миллати хеш ,эхтиром ва гироми доштани таърих ва мероси фарханги ниёгон , урфу одат ва анъанахои милли , пайвастани таърихи гузашта ба вокеъияти имрузаи миллат.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     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@95.Шахрванд бояд мутааллики миллат , давлати сохибистиклол,сохиби ватан ва хукуку озодихо будани худро дарк кунад ва онхоро эхтиром намояд.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E056A9">
      <w:pPr>
        <w:tabs>
          <w:tab w:val="left" w:pos="6690"/>
        </w:tabs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@96. Дуст доштани диёр , макон ,кишвар,ватан,садокатманди ба ватан ,хифзи амният ва ободии ватани худ.</w:t>
      </w:r>
      <w:r w:rsidRPr="006D5B81">
        <w:rPr>
          <w:rFonts w:ascii="Times New Roman Tj" w:hAnsi="Times New Roman Tj" w:cs="Times New Roman Tj"/>
          <w:sz w:val="20"/>
          <w:szCs w:val="20"/>
        </w:rPr>
        <w:tab/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E056A9">
      <w:pPr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E056A9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E056A9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E056A9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E056A9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@97. Тарбияи сифатхои нексиришти, росткавли, халолкори, адолатпарвари, саховатманди, хисси масъулияшиноси ,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E056A9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E056A9">
      <w:pPr>
        <w:spacing w:after="0"/>
        <w:ind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E056A9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E056A9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E056A9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@98.Огох будан аз илму фарханг,сиёсату хукук,доштани доираи лозимии донишу малакахо,шахси бофархангу бомаърифат будан .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гумнисти;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 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@99. Дарки хукуку озодихо ва вазифахои шахрвандон дар назди давлат ,чомеа ва оила ,риояи хукук .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гумнисти;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@100.Дар шахрванд ба вучуд овардани эхсоси дуст доштан ,эхтиром кардан ва рахму шавкат нисбат ба шахси дигар новобаста ба нажод , миллат , дин ,махали зист ,чинсият ,маълумоти у .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гуманисти;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@101. Зухуроти эхсос намудани зебои ,дарки хусусияти аксхо ,мусавварахо ,хайкалу мучассамахо, асархои бадеи , накшу нигор ,иншоотхо , асархои сахнави , суруду мусики , сару либос , ёдгорихои таърихию фарханги.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гуманисти 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@102. Кору касбро дуст доштан ошнои ва мушохида ба намудхои зиёди шугл, интихоби бошууронаи касби бехтарин .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гуманисти;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@103.Дарки хусусиятхои рушди иктисодиёти давлат , чомеа , оила , роххои ба даст овардани фоида ва маблаг ,бартараф намудани омилхои пешравии иктисодиёт , сарфакор будан .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@104.Химояи мухити зист ва биосфера , тоза нигох доштани гирду атроф , барои насли оянда боки мондани обу хавои тозаву табиати шукуфон .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@105. Иштироки фаъолона доштан дар хаёти сиёсии чомеа , узви хизби сиёси ё иттиходияи чамъияти будан , фарханги сиёси доштан .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@106. Чисман бокуввату солим будан , дар чорабинихои варзиши ва машгулиятхои чисмони фаъолона иштирок намудан .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@107. Ба хама зухурот аз назари танкид нигох кардан, ба хатогихо рох надодан , аз тачрибаву амалхои худ ва дигарон хулосахои дуруст баровардан.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@108.Акидахои  дигаронро эхтиром намудан, бо хам сухбат ва мунаккиди худ токатпазир будан ,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тахаммул;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масъулиятшиноси;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хаёти солим;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аклони;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маънави;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@109. Вазифахо ва ухдадорихои худро дар мактаб , оила , чойи кор , махали зист дар сатхи баланди сифати ва касби ичро намудан,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тахаммул;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масъулиятшиноси;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хаёти солим;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аклони;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маънави;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</w:t>
      </w:r>
      <w:r w:rsidRPr="00E74FEB">
        <w:rPr>
          <w:rFonts w:ascii="Times New Roman" w:hAnsi="Times New Roman" w:cs="Times New Roman Tj"/>
          <w:sz w:val="20"/>
          <w:szCs w:val="20"/>
        </w:rPr>
        <w:t>1</w:t>
      </w:r>
      <w:r w:rsidRPr="006D5B81">
        <w:rPr>
          <w:rFonts w:ascii="Times New Roman Tj" w:hAnsi="Times New Roman Tj" w:cs="Times New Roman Tj"/>
          <w:sz w:val="20"/>
          <w:szCs w:val="20"/>
        </w:rPr>
        <w:t>0. Канорагири аз истифодаи хар гуна маводхо ва корхои ба саломатии худ ва дигарон зараровар , солим нигох доштани бадан , сайру гашт дар табиат ва богхои фарогативу истирохати .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тахаммул;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масъулиятшиноси;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хаёти солим;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аклони;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маънави;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1</w:t>
      </w:r>
      <w:r w:rsidRPr="006D5B81">
        <w:rPr>
          <w:rFonts w:ascii="Times New Roman Tj" w:hAnsi="Times New Roman Tj" w:cs="Times New Roman Tj"/>
          <w:sz w:val="20"/>
          <w:szCs w:val="20"/>
        </w:rPr>
        <w:t>1. Вазорати маориф ва илм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оди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аст ё ташкилоти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ташкилот;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ам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ам ташкилот;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не; 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шояд;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@112. Маориф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оди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аст ё ташкили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ташкилот;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ам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ам ташкилот;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не;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шояд;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@113.Раванди бомароми таълиму тарбияро ба манфиати шахс,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амъият ва давлат, ки дар он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иби меъёри муайяни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гардидани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рвандро давлат муайян кардааст,ба таври дигар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номидан мумкин 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маориф;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илм;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тандуруст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фар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анг;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варзиш;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@114.Тартиби ташкили таълим,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р</w:t>
      </w:r>
      <w:r>
        <w:rPr>
          <w:rFonts w:ascii="Times New Roman" w:hAnsi="Times New Roman"/>
          <w:sz w:val="20"/>
          <w:szCs w:val="20"/>
        </w:rPr>
        <w:t>ӯ</w:t>
      </w:r>
      <w:r w:rsidRPr="006D5B81">
        <w:rPr>
          <w:rFonts w:ascii="Times New Roman Tj" w:hAnsi="Times New Roman Tj" w:cs="Times New Roman Tj"/>
          <w:sz w:val="20"/>
          <w:szCs w:val="20"/>
        </w:rPr>
        <w:t>зона, шабона, ѓоибона, оилав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экстернатро ба таври дигар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номидан мумкинаст?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шакли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нати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аи таълим;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араёни таълим;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шакли истиро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ат 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шакли табобат;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@115.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маориф» бори аввал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1993;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1994;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1995;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1996;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1997;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@116.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маориф»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имояи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тимоии субъект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раванди таълиму тарбия муайян карда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 дар моддаи 39;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бояд;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@117.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Оё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икистон «Дар бораи маориф» моддаи ало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ида ба э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снкор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бахшида шудааст?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 дар моддаи 51;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не;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шояд;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бояд;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намедонам;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@118.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ое ки раванди таълимро ба 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мемонад, як ё якчанд барнома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таълимиро амал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мегардонад ва тарбияи хонандагон, тарбиятгаронро таъмин мекунад,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муассисаи таълим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муассисаи табобат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табобатго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осоишго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интернат;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@119. Шахс тавассути барномаи махсуси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 аз муассисаи таълимии дар масофаи дур во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еъгашта бо 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 мукотиба, восита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аудио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бино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малака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компютер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таълим мегирад. Ин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намуди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муттасил;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ѓоибона;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рузона;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шабона;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@120.Имконоти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 ва баланд бардоштани ихтисос дар девони тамоми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аёти инсон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мебошад?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муттасил;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ѓоибона; 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рузона;  </w:t>
      </w: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шабона;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@121. Дар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маориф кормандони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кор карда метавонанд?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$D) бояд;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@122. Дар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аи маориф педагоги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кор карда метавонад?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бояд;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@123. .Химояи истиклолияти давлати Точикистон,бунёд ва тахкими чомеаи демократи ,эхеи хусусиятхои милли ,ба давлати мутараккии чахон табдил додани Точикистон.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@124.Ифтихор аз миллати хеш ,эхтиром ва гироми доштани таърих ва мероси фарханги ниёгон , урфу одат ва анъанахои милли , пайвастани таърихи гузашта ба вокеъияти имрузаи миллат.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     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@125.Шахрванд бояд мутааллики миллат , давлати сохибистиклол,сохиби ватан ва хукуку озодихо будани худро дарк кунад ва онхоро эхтиром намояд.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415502">
      <w:pPr>
        <w:tabs>
          <w:tab w:val="left" w:pos="6690"/>
        </w:tabs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@126. Дуст доштани диёр , макон ,кишвар,ватан,садокатманди ба ватан ,хифзи амният ва ободии ватани худ.</w:t>
      </w:r>
      <w:r w:rsidRPr="006D5B81">
        <w:rPr>
          <w:rFonts w:ascii="Times New Roman Tj" w:hAnsi="Times New Roman Tj" w:cs="Times New Roman Tj"/>
          <w:sz w:val="20"/>
          <w:szCs w:val="20"/>
        </w:rPr>
        <w:tab/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415502">
      <w:pPr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415502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415502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415502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415502">
      <w:pPr>
        <w:pStyle w:val="ListParagraph"/>
        <w:spacing w:after="0"/>
        <w:ind w:left="-142" w:hanging="142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@127. Тарбияи сифатхои нексиришти, росткавли, халолкори, адолатпарвари, саховатманди, хисси масъулияшиноси ,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415502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ѓояв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415502">
      <w:pPr>
        <w:spacing w:after="0"/>
        <w:ind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милл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:rsidR="00075AE3" w:rsidRPr="006D5B81" w:rsidRDefault="00075AE3" w:rsidP="00415502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хештаншиноси;   </w:t>
      </w:r>
    </w:p>
    <w:p w:rsidR="00075AE3" w:rsidRPr="006D5B81" w:rsidRDefault="00075AE3" w:rsidP="00415502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ватанпарвари;    </w:t>
      </w:r>
    </w:p>
    <w:p w:rsidR="00075AE3" w:rsidRPr="006D5B81" w:rsidRDefault="00075AE3" w:rsidP="00415502">
      <w:pPr>
        <w:pStyle w:val="ListParagraph"/>
        <w:spacing w:after="0"/>
        <w:ind w:left="15" w:hanging="299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ахло</w:t>
      </w:r>
      <w:r>
        <w:rPr>
          <w:rFonts w:ascii="Times New Roman" w:hAnsi="Times New Roman"/>
          <w:sz w:val="20"/>
          <w:szCs w:val="20"/>
        </w:rPr>
        <w:t>қӣ</w:t>
      </w:r>
      <w:r w:rsidRPr="006D5B81">
        <w:rPr>
          <w:rFonts w:ascii="Times New Roman Tj" w:hAnsi="Times New Roman Tj" w:cs="Times New Roman Tj"/>
          <w:sz w:val="20"/>
          <w:szCs w:val="20"/>
        </w:rPr>
        <w:t>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@128.Огох будан аз илму фарханг,сиёсату хукук,доштани доираи лозимии донишу малакахо,шахси бофархангу бомаърифат будан .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гумнисти;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 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@129. Дарки хукуку озодихо ва вазифахои шахрвандон дар назди давлат ,чомеа ва оила ,риояи хукук .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гумнисти;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@130.Дар шахрванд ба вучуд овардани эхсоси дуст доштан ,эхтиром кардан ва рахму шавкат нисбат ба шахси дигар новобаста ба нажод , миллат , дин ,махали зист ,чинсият ,маълумоти у .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гуманисти;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@131. Зухуроти эхсос намудани зебои ,дарки хусусияти аксхо ,мусавварахо ,хайкалу мучассамахо, асархои бадеи , накшу нигор ,иншоотхо , асархои сахнави , суруду мусики , сару либос , ёдгорихои таърихию фарханги.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гуманисти 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@132. Кору касбро дуст доштан ошнои ва мушохида ба намудхои зиёди шугл, интихоби бошууронаи касби бехтарин .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маърифат;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хукуки;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гуманисти;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зебоипарасти;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мехнати;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@133.Дарки хусусиятхои рушди иктисодиёти давлат , чомеа , оила , роххои ба даст овардани фоида ва маблаг ,бартараф намудани омилхои пешравии иктисодиёт , сарфакор будан .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@134.Химояи мухити зист ва биосфера , тоза нигох доштани гирду атроф , барои насли оянда боки мондани обу хавои тозаву табиати шукуфон .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@135. Иштироки фаъолона доштан дар хаёти сиёсии чомеа , узви хизби сиёси ё иттиходияи чамъияти будан , фарханги сиёси доштан .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@136. Чисман бокуввату солим будан , дар чорабинихои варзиши ва машгулиятхои чисмони фаъолона иштирок намудан .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@137. Ба хама зухурот аз назари танкид нигох кардан, ба хатогихо рох надодан , аз тачрибаву амалхои худ ва дигарон хулосахои дуруст баровардан.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иктисоди;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экологи;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сиёси;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чисмони;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тафаккури интикоди;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@138.Акидахои  дигаронро эхтиром намудан, бо хам сухбат ва мунаккиди худ токатпазир будан ,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Ин кадом намуди тарбия мебошад?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тахаммул;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масъулиятшиноси;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хаёти солим;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аклони;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маънави;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@139. Вазифахо ва ухдадорихои худро дар мактаб , оила , чойи кор , махали зист дар сатхи баланди сифати ва касби ичро намудан,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тахаммул;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масъулиятшиноси;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хаёти солим;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аклони;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маънави;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@140. Канорагири аз истифодаи хар гуна маводхо ва корхои ба саломатии худ ва дигарон зараровар , солим нигох доштани бадан , сайру гашт дар табиат ва богхои фарогативу истирохати .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Ин кадом намуди тарбия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тахаммул;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масъулиятшиноси;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тарбияи хаёти солим;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)тарбияи аклони;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тарбияи маънави;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</w:t>
      </w:r>
      <w:r w:rsidRPr="006D5B81">
        <w:rPr>
          <w:rFonts w:ascii="Times New Roman Tj" w:hAnsi="Times New Roman Tj" w:cs="Times New Roman Tj"/>
          <w:sz w:val="20"/>
          <w:szCs w:val="20"/>
          <w:lang w:val="tg-Cyrl-TJ"/>
        </w:rPr>
        <w:t>4</w:t>
      </w:r>
      <w:r w:rsidRPr="006D5B81">
        <w:rPr>
          <w:rFonts w:ascii="Times New Roman Tj" w:hAnsi="Times New Roman Tj" w:cs="Times New Roman Tj"/>
          <w:sz w:val="20"/>
          <w:szCs w:val="20"/>
        </w:rPr>
        <w:t>1. Вазорати маориф ва илм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оди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аст ё ташкилоти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ташкилот;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ам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ам ташкилот;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не; 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шояд;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@142. Маориф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оди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аст ё ташкили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ташкилот;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ам ни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од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ам ташкилот;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не;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шояд;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@143.Раванди бомароми таълиму тарбияро ба манфиати шахс,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амъият ва давлат, ки дар он со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иби меъёри муайяни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гардидани ша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рвандро давлат муайян кардааст,ба таври дигар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номидан мумкин аст?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маориф;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илм;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тандуруст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фар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анг;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варзиш;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@144.Тартиби ташкили таълим,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силоти р</w:t>
      </w:r>
      <w:r>
        <w:rPr>
          <w:rFonts w:ascii="Times New Roman" w:hAnsi="Times New Roman"/>
          <w:sz w:val="20"/>
          <w:szCs w:val="20"/>
        </w:rPr>
        <w:t>ӯ</w:t>
      </w:r>
      <w:r w:rsidRPr="006D5B81">
        <w:rPr>
          <w:rFonts w:ascii="Times New Roman Tj" w:hAnsi="Times New Roman Tj" w:cs="Times New Roman Tj"/>
          <w:sz w:val="20"/>
          <w:szCs w:val="20"/>
        </w:rPr>
        <w:t>зона, шабона, ѓоибона, оилав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>,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экстернатро ба таври дигар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номидан мумкинаст?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шакли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нати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аи таълим;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араёни таълим;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шакли истиро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ат 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шакли табобат;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@145.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маориф» бори аввал кадом сол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абул шудааст?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1993;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1994;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1995;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1996;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1997;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@146.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икистон «Дар бораи маориф»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у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имояи и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тимоии субъект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раванди таълиму тарбия муайян карда шудааст?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 $A)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 дар моддаи 39;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не;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шояд;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бояд;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намедонам;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@147.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Оё дар 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онуни 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ум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урии То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икистон «Дар бораи маориф» моддаи ало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ида ба э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снкор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бахшида шудааст?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A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а, дар моддаи 51;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B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не;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C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шояд;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D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) бояд;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</w:t>
      </w:r>
      <w:r w:rsidRPr="006D5B81">
        <w:rPr>
          <w:rFonts w:ascii="Times New Roman Tj" w:hAnsi="Times New Roman Tj" w:cs="Times New Roman Tj"/>
          <w:sz w:val="20"/>
          <w:szCs w:val="20"/>
          <w:lang w:val="en-US"/>
        </w:rPr>
        <w:t>E</w:t>
      </w:r>
      <w:r w:rsidRPr="006D5B81">
        <w:rPr>
          <w:rFonts w:ascii="Times New Roman Tj" w:hAnsi="Times New Roman Tj" w:cs="Times New Roman Tj"/>
          <w:sz w:val="20"/>
          <w:szCs w:val="20"/>
        </w:rPr>
        <w:t>) намедонам;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@148.</w:t>
      </w:r>
      <w:r>
        <w:rPr>
          <w:rFonts w:ascii="Times New Roman" w:hAnsi="Times New Roman"/>
          <w:sz w:val="20"/>
          <w:szCs w:val="20"/>
        </w:rPr>
        <w:t>Ҷ</w:t>
      </w:r>
      <w:r w:rsidRPr="006D5B81">
        <w:rPr>
          <w:rFonts w:ascii="Times New Roman Tj" w:hAnsi="Times New Roman Tj" w:cs="Times New Roman Tj"/>
          <w:sz w:val="20"/>
          <w:szCs w:val="20"/>
        </w:rPr>
        <w:t>ое ки раванди таълимро ба 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мемонад, як ё якчанд барнома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таълимиро амал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мегардонад ва тарбияи хонандагон, тарбиятгаронро таъмин мекунад,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ном дорад?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муассисаи таълим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муассисаи табобат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$C) табобатго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$D) осоишго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интернат;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@149. Шахс тавассути барномаи махсуси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 аз муассисаи таълимии дар масофаи дур во</w:t>
      </w:r>
      <w:r>
        <w:rPr>
          <w:rFonts w:ascii="Times New Roman" w:hAnsi="Times New Roman"/>
          <w:sz w:val="20"/>
          <w:szCs w:val="20"/>
        </w:rPr>
        <w:t>қ</w:t>
      </w:r>
      <w:r w:rsidRPr="006D5B81">
        <w:rPr>
          <w:rFonts w:ascii="Times New Roman Tj" w:hAnsi="Times New Roman Tj" w:cs="Times New Roman Tj"/>
          <w:sz w:val="20"/>
          <w:szCs w:val="20"/>
        </w:rPr>
        <w:t>еъгашта бо ро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и мукотиба, восита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аудио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бино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ва малака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ои компютер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таълим мегирад. Ин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намуди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$A)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$B) муттасил;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ѓоибона;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рузона;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$E) шабона;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@150.Имконоти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сил ва баланд бардоштани ихтисос дар девони тамоми 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аёти инсон ч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 гуна та</w:t>
      </w:r>
      <w:r>
        <w:rPr>
          <w:rFonts w:ascii="Times New Roman" w:hAnsi="Times New Roman"/>
          <w:sz w:val="20"/>
          <w:szCs w:val="20"/>
        </w:rPr>
        <w:t>ҳ</w:t>
      </w:r>
      <w:r w:rsidRPr="006D5B81">
        <w:rPr>
          <w:rFonts w:ascii="Times New Roman Tj" w:hAnsi="Times New Roman Tj" w:cs="Times New Roman Tj"/>
          <w:sz w:val="20"/>
          <w:szCs w:val="20"/>
        </w:rPr>
        <w:t>силот мебошад?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$A) муттасил;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$B) фосилав</w:t>
      </w:r>
      <w:r>
        <w:rPr>
          <w:rFonts w:ascii="Times New Roman" w:hAnsi="Times New Roman"/>
          <w:sz w:val="20"/>
          <w:szCs w:val="20"/>
        </w:rPr>
        <w:t>ӣ</w:t>
      </w:r>
      <w:r w:rsidRPr="006D5B81">
        <w:rPr>
          <w:rFonts w:ascii="Times New Roman Tj" w:hAnsi="Times New Roman Tj" w:cs="Times New Roman Tj"/>
          <w:sz w:val="20"/>
          <w:szCs w:val="20"/>
        </w:rPr>
        <w:t xml:space="preserve">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$C) ѓоибона; 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 xml:space="preserve">$D) рузона;  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  <w:r w:rsidRPr="006D5B81">
        <w:rPr>
          <w:rFonts w:ascii="Times New Roman Tj" w:hAnsi="Times New Roman Tj" w:cs="Times New Roman Tj"/>
          <w:sz w:val="20"/>
          <w:szCs w:val="20"/>
        </w:rPr>
        <w:t>$E) шабона;</w:t>
      </w: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415502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E056A9">
      <w:pPr>
        <w:spacing w:after="0"/>
        <w:ind w:left="-360"/>
        <w:jc w:val="both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E056A9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E056A9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:rsidR="00075AE3" w:rsidRPr="006D5B81" w:rsidRDefault="00075AE3" w:rsidP="006252B5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tbl>
      <w:tblPr>
        <w:tblW w:w="1920" w:type="dxa"/>
        <w:tblLook w:val="00A0"/>
      </w:tblPr>
      <w:tblGrid>
        <w:gridCol w:w="960"/>
        <w:gridCol w:w="960"/>
      </w:tblGrid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D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E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D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E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D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E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А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D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E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D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E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D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E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D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E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D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E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D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E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C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B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  <w:tr w:rsidR="00075AE3" w:rsidRPr="003C25B1" w:rsidTr="00DB4AE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jc w:val="right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5AE3" w:rsidRPr="006D5B81" w:rsidRDefault="00075AE3" w:rsidP="00DB4AE5">
            <w:pPr>
              <w:spacing w:after="0" w:line="240" w:lineRule="auto"/>
              <w:rPr>
                <w:rFonts w:ascii="Times New Roman Tj" w:hAnsi="Times New Roman Tj" w:cs="Times New Roman Tj"/>
                <w:color w:val="000000"/>
              </w:rPr>
            </w:pPr>
            <w:r w:rsidRPr="006D5B81">
              <w:rPr>
                <w:rFonts w:ascii="Times New Roman Tj" w:hAnsi="Times New Roman Tj" w:cs="Times New Roman Tj"/>
                <w:color w:val="000000"/>
              </w:rPr>
              <w:t>A</w:t>
            </w:r>
          </w:p>
        </w:tc>
      </w:tr>
    </w:tbl>
    <w:p w:rsidR="00075AE3" w:rsidRPr="006D5B81" w:rsidRDefault="00075AE3" w:rsidP="006252B5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sectPr w:rsidR="00075AE3" w:rsidRPr="006D5B81" w:rsidSect="00CD4E44">
      <w:pgSz w:w="16838" w:h="11906" w:orient="landscape"/>
      <w:pgMar w:top="142" w:right="820" w:bottom="142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35FD"/>
    <w:multiLevelType w:val="hybridMultilevel"/>
    <w:tmpl w:val="A93AB9CA"/>
    <w:lvl w:ilvl="0" w:tplc="3A94B560">
      <w:start w:val="1"/>
      <w:numFmt w:val="upperLetter"/>
      <w:lvlText w:val="%1)"/>
      <w:lvlJc w:val="left"/>
      <w:pPr>
        <w:ind w:left="1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1">
    <w:nsid w:val="0FED19ED"/>
    <w:multiLevelType w:val="hybridMultilevel"/>
    <w:tmpl w:val="3F52954E"/>
    <w:lvl w:ilvl="0" w:tplc="14E4AFB4">
      <w:start w:val="1"/>
      <w:numFmt w:val="upperLetter"/>
      <w:lvlText w:val="%1)"/>
      <w:lvlJc w:val="left"/>
      <w:pPr>
        <w:ind w:left="1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561D"/>
    <w:rsid w:val="00075AE3"/>
    <w:rsid w:val="00154E47"/>
    <w:rsid w:val="00281119"/>
    <w:rsid w:val="002B4E04"/>
    <w:rsid w:val="003C25B1"/>
    <w:rsid w:val="004154C1"/>
    <w:rsid w:val="00415502"/>
    <w:rsid w:val="004B076F"/>
    <w:rsid w:val="00570276"/>
    <w:rsid w:val="00583D10"/>
    <w:rsid w:val="005C266D"/>
    <w:rsid w:val="006252B5"/>
    <w:rsid w:val="006B40FB"/>
    <w:rsid w:val="006D5B81"/>
    <w:rsid w:val="006E1FED"/>
    <w:rsid w:val="00705C29"/>
    <w:rsid w:val="007C6857"/>
    <w:rsid w:val="00841FC1"/>
    <w:rsid w:val="008712A0"/>
    <w:rsid w:val="00896427"/>
    <w:rsid w:val="008F561D"/>
    <w:rsid w:val="00996D00"/>
    <w:rsid w:val="009C71E4"/>
    <w:rsid w:val="00A46D0B"/>
    <w:rsid w:val="00B02113"/>
    <w:rsid w:val="00B10F22"/>
    <w:rsid w:val="00B66A91"/>
    <w:rsid w:val="00BE59D9"/>
    <w:rsid w:val="00BE6E4B"/>
    <w:rsid w:val="00C35C75"/>
    <w:rsid w:val="00CD4E44"/>
    <w:rsid w:val="00DB4AE5"/>
    <w:rsid w:val="00E056A9"/>
    <w:rsid w:val="00E74FEB"/>
    <w:rsid w:val="00E849BA"/>
    <w:rsid w:val="00ED3ABB"/>
    <w:rsid w:val="00F75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C7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35C75"/>
    <w:pPr>
      <w:ind w:left="720"/>
      <w:contextualSpacing/>
    </w:pPr>
  </w:style>
  <w:style w:type="paragraph" w:styleId="NoSpacing">
    <w:name w:val="No Spacing"/>
    <w:uiPriority w:val="99"/>
    <w:qFormat/>
    <w:rsid w:val="006E1FED"/>
    <w:rPr>
      <w:lang w:val="tg-Cyrl-TJ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4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28</Pages>
  <Words>5310</Words>
  <Characters>30273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oper05_101</cp:lastModifiedBy>
  <cp:revision>31</cp:revision>
  <dcterms:created xsi:type="dcterms:W3CDTF">2023-10-22T08:08:00Z</dcterms:created>
  <dcterms:modified xsi:type="dcterms:W3CDTF">2024-12-07T04:57:00Z</dcterms:modified>
</cp:coreProperties>
</file>